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1C258" w14:textId="77777777" w:rsidR="001A4194" w:rsidRDefault="001A4194" w:rsidP="001A4194">
      <w:pPr>
        <w:pStyle w:val="NoSpacing"/>
        <w:tabs>
          <w:tab w:val="left" w:pos="1440"/>
        </w:tabs>
        <w:jc w:val="both"/>
      </w:pPr>
      <w:r>
        <w:rPr>
          <w:u w:val="single"/>
        </w:rPr>
        <w:t>Robert JOHNSON</w:t>
      </w:r>
      <w:r>
        <w:t xml:space="preserve">       (d.1485)</w:t>
      </w:r>
    </w:p>
    <w:p w14:paraId="5529739F" w14:textId="77777777" w:rsidR="001A4194" w:rsidRDefault="001A4194" w:rsidP="001A4194">
      <w:pPr>
        <w:pStyle w:val="NoSpacing"/>
        <w:tabs>
          <w:tab w:val="left" w:pos="1440"/>
        </w:tabs>
        <w:jc w:val="both"/>
      </w:pPr>
      <w:r>
        <w:t xml:space="preserve">of the prebendal vicarage of </w:t>
      </w:r>
      <w:proofErr w:type="spellStart"/>
      <w:r>
        <w:t>Barnby</w:t>
      </w:r>
      <w:proofErr w:type="spellEnd"/>
      <w:r>
        <w:t xml:space="preserve"> in the collegiate church of Howden, East Riding of</w:t>
      </w:r>
    </w:p>
    <w:p w14:paraId="324589CE" w14:textId="77777777" w:rsidR="001A4194" w:rsidRDefault="001A4194" w:rsidP="001A4194">
      <w:pPr>
        <w:pStyle w:val="NoSpacing"/>
        <w:tabs>
          <w:tab w:val="left" w:pos="1440"/>
        </w:tabs>
        <w:jc w:val="both"/>
      </w:pPr>
      <w:r>
        <w:t>Yorkshire.</w:t>
      </w:r>
    </w:p>
    <w:p w14:paraId="30C48505" w14:textId="77777777" w:rsidR="001A4194" w:rsidRDefault="001A4194" w:rsidP="001A4194">
      <w:pPr>
        <w:pStyle w:val="NoSpacing"/>
        <w:tabs>
          <w:tab w:val="left" w:pos="1440"/>
        </w:tabs>
        <w:jc w:val="both"/>
      </w:pPr>
    </w:p>
    <w:p w14:paraId="7E2FDAD8" w14:textId="77777777" w:rsidR="001A4194" w:rsidRDefault="001A4194" w:rsidP="001A4194">
      <w:pPr>
        <w:pStyle w:val="NoSpacing"/>
        <w:tabs>
          <w:tab w:val="left" w:pos="1440"/>
        </w:tabs>
        <w:jc w:val="both"/>
      </w:pPr>
    </w:p>
    <w:p w14:paraId="0CEB7BFF" w14:textId="77777777" w:rsidR="001A4194" w:rsidRDefault="001A4194" w:rsidP="001A4194">
      <w:pPr>
        <w:pStyle w:val="NoSpacing"/>
        <w:tabs>
          <w:tab w:val="left" w:pos="1440"/>
        </w:tabs>
        <w:jc w:val="both"/>
      </w:pPr>
      <w:r>
        <w:t xml:space="preserve">  3 Dec.1485</w:t>
      </w:r>
      <w:r>
        <w:tab/>
        <w:t>He had died before this date.</w:t>
      </w:r>
    </w:p>
    <w:p w14:paraId="41008BED" w14:textId="77777777" w:rsidR="001A4194" w:rsidRDefault="001A4194" w:rsidP="001A4194">
      <w:pPr>
        <w:pStyle w:val="NoSpacing"/>
        <w:ind w:left="720" w:firstLine="720"/>
      </w:pPr>
      <w:r>
        <w:t>(“The Register of Thomas Rotherham, Archbishop of York 1480-1500</w:t>
      </w:r>
    </w:p>
    <w:p w14:paraId="4D04D5F8" w14:textId="77777777" w:rsidR="001A4194" w:rsidRDefault="001A4194" w:rsidP="001A4194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4D9160E3" w14:textId="77777777" w:rsidR="001A4194" w:rsidRDefault="001A4194" w:rsidP="001A4194">
      <w:pPr>
        <w:pStyle w:val="NoSpacing"/>
        <w:tabs>
          <w:tab w:val="left" w:pos="1440"/>
        </w:tabs>
        <w:jc w:val="both"/>
      </w:pPr>
      <w:r>
        <w:tab/>
        <w:t>p.51)</w:t>
      </w:r>
    </w:p>
    <w:p w14:paraId="5D3EBD7A" w14:textId="77777777" w:rsidR="001A4194" w:rsidRDefault="001A4194" w:rsidP="001A4194">
      <w:pPr>
        <w:pStyle w:val="NoSpacing"/>
        <w:tabs>
          <w:tab w:val="left" w:pos="1440"/>
        </w:tabs>
        <w:jc w:val="both"/>
      </w:pPr>
    </w:p>
    <w:p w14:paraId="4AF7E96E" w14:textId="77777777" w:rsidR="001A4194" w:rsidRDefault="001A4194" w:rsidP="001A4194">
      <w:pPr>
        <w:pStyle w:val="NoSpacing"/>
        <w:tabs>
          <w:tab w:val="left" w:pos="1440"/>
        </w:tabs>
        <w:jc w:val="both"/>
      </w:pPr>
    </w:p>
    <w:p w14:paraId="23C30152" w14:textId="77777777" w:rsidR="001A4194" w:rsidRDefault="001A4194" w:rsidP="001A4194">
      <w:pPr>
        <w:pStyle w:val="NoSpacing"/>
        <w:tabs>
          <w:tab w:val="left" w:pos="1440"/>
        </w:tabs>
        <w:jc w:val="both"/>
      </w:pPr>
      <w:r>
        <w:t>9 December 2019</w:t>
      </w:r>
    </w:p>
    <w:p w14:paraId="012FC20B" w14:textId="77777777" w:rsidR="006B2F86" w:rsidRPr="001A4194" w:rsidRDefault="001A4194" w:rsidP="001A4194">
      <w:bookmarkStart w:id="0" w:name="_GoBack"/>
      <w:bookmarkEnd w:id="0"/>
    </w:p>
    <w:sectPr w:rsidR="006B2F86" w:rsidRPr="001A41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9AB94" w14:textId="77777777" w:rsidR="001A4194" w:rsidRDefault="001A4194" w:rsidP="00E71FC3">
      <w:pPr>
        <w:spacing w:after="0" w:line="240" w:lineRule="auto"/>
      </w:pPr>
      <w:r>
        <w:separator/>
      </w:r>
    </w:p>
  </w:endnote>
  <w:endnote w:type="continuationSeparator" w:id="0">
    <w:p w14:paraId="4FA9B07C" w14:textId="77777777" w:rsidR="001A4194" w:rsidRDefault="001A41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191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3DB44" w14:textId="77777777" w:rsidR="001A4194" w:rsidRDefault="001A4194" w:rsidP="00E71FC3">
      <w:pPr>
        <w:spacing w:after="0" w:line="240" w:lineRule="auto"/>
      </w:pPr>
      <w:r>
        <w:separator/>
      </w:r>
    </w:p>
  </w:footnote>
  <w:footnote w:type="continuationSeparator" w:id="0">
    <w:p w14:paraId="5287FC02" w14:textId="77777777" w:rsidR="001A4194" w:rsidRDefault="001A41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94"/>
    <w:rsid w:val="001A41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DA480"/>
  <w15:chartTrackingRefBased/>
  <w15:docId w15:val="{BE2A723C-1DC6-4907-BDCC-D8813F8D0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2020-01-04T19:10:00Z</dcterms:created>
  <dcterms:modified xsi:type="dcterms:W3CDTF">2020-01-04T19:11:00Z</dcterms:modified>
</cp:coreProperties>
</file>